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75" w:rsidRDefault="00425A75" w:rsidP="00016466">
      <w:pPr>
        <w:pStyle w:val="1"/>
      </w:pPr>
      <w:bookmarkStart w:id="0" w:name="_Toc375071055"/>
      <w:bookmarkStart w:id="1" w:name="_Toc392747539"/>
      <w:bookmarkEnd w:id="0"/>
      <w:r>
        <w:t>HH3C-CONFIG-MAN-MIB</w:t>
      </w:r>
      <w:bookmarkEnd w:id="1"/>
    </w:p>
    <w:p w:rsidR="00425A75" w:rsidRDefault="00425A75" w:rsidP="00016466">
      <w:r>
        <w:t>本节介绍</w:t>
      </w:r>
      <w:r>
        <w:t>HH3C-CONFIG-MAN-MIB</w:t>
      </w:r>
      <w:r>
        <w:t>模块输出的告警信息。</w:t>
      </w:r>
    </w:p>
    <w:p w:rsidR="00425A75" w:rsidRDefault="00425A75" w:rsidP="00016466">
      <w:pPr>
        <w:pStyle w:val="3"/>
      </w:pPr>
      <w:bookmarkStart w:id="2" w:name="_Toc389576869"/>
      <w:bookmarkStart w:id="3" w:name="_Toc392747540"/>
      <w:r>
        <w:t>hh3cCfgManEventlog</w:t>
      </w:r>
      <w:bookmarkEnd w:id="2"/>
      <w:bookmarkEnd w:id="3"/>
    </w:p>
    <w:p w:rsidR="00425A75" w:rsidRDefault="00425A75" w:rsidP="00016466">
      <w:pPr>
        <w:pStyle w:val="Command"/>
      </w:pPr>
      <w:r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425A75" w:rsidRPr="00B1156A" w:rsidTr="00016466">
        <w:tc>
          <w:tcPr>
            <w:tcW w:w="1756" w:type="dxa"/>
          </w:tcPr>
          <w:p w:rsidR="00425A75" w:rsidRPr="00B1156A" w:rsidRDefault="00425A75" w:rsidP="00016466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</w:tcPr>
          <w:p w:rsidR="00425A75" w:rsidRPr="00B1156A" w:rsidRDefault="00425A75" w:rsidP="00016466">
            <w:pPr>
              <w:pStyle w:val="TableText"/>
            </w:pPr>
            <w:r>
              <w:t>1.3.6.1.4.1.25506.2.4.2.1</w:t>
            </w:r>
          </w:p>
        </w:tc>
      </w:tr>
      <w:tr w:rsidR="00425A75" w:rsidRPr="00B1156A" w:rsidTr="00016466">
        <w:tc>
          <w:tcPr>
            <w:tcW w:w="1756" w:type="dxa"/>
          </w:tcPr>
          <w:p w:rsidR="00425A75" w:rsidRPr="00B1156A" w:rsidRDefault="00425A75" w:rsidP="00016466">
            <w:pPr>
              <w:pStyle w:val="TableHeadingleft"/>
            </w:pPr>
            <w:r w:rsidRPr="00B1156A">
              <w:t>MIB</w:t>
            </w:r>
            <w:r w:rsidR="00016466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425A75" w:rsidRPr="00B1156A" w:rsidRDefault="00425A75" w:rsidP="00016466">
            <w:pPr>
              <w:pStyle w:val="TableText"/>
            </w:pPr>
            <w:r>
              <w:t>hh3c-config-man.mib</w:t>
            </w:r>
          </w:p>
        </w:tc>
      </w:tr>
      <w:tr w:rsidR="00425A75" w:rsidRPr="00B1156A" w:rsidTr="00016466">
        <w:tc>
          <w:tcPr>
            <w:tcW w:w="1756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425A75" w:rsidRPr="004A63E0" w:rsidRDefault="00425A75" w:rsidP="00016466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425A75" w:rsidRPr="00B1156A" w:rsidTr="00016466">
        <w:tc>
          <w:tcPr>
            <w:tcW w:w="1756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等级</w:t>
            </w:r>
          </w:p>
        </w:tc>
        <w:tc>
          <w:tcPr>
            <w:tcW w:w="6946" w:type="dxa"/>
          </w:tcPr>
          <w:p w:rsidR="00425A75" w:rsidRPr="00B1156A" w:rsidRDefault="00425A75" w:rsidP="00016466">
            <w:pPr>
              <w:pStyle w:val="TableText"/>
            </w:pPr>
            <w:r>
              <w:t>-</w:t>
            </w:r>
          </w:p>
        </w:tc>
      </w:tr>
      <w:tr w:rsidR="00425A75" w:rsidRPr="00B1156A" w:rsidTr="00016466">
        <w:tc>
          <w:tcPr>
            <w:tcW w:w="1756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425A75" w:rsidRPr="00B1156A" w:rsidRDefault="00425A75" w:rsidP="00016466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425A75" w:rsidRDefault="00425A75" w:rsidP="00016466"/>
    <w:p w:rsidR="00425A75" w:rsidRDefault="00425A75" w:rsidP="00016466">
      <w:pPr>
        <w:pStyle w:val="Command"/>
      </w:pPr>
      <w:r>
        <w:t>【描述】</w:t>
      </w:r>
    </w:p>
    <w:p w:rsidR="00425A75" w:rsidRDefault="00425A75" w:rsidP="00016466">
      <w:r>
        <w:rPr>
          <w:rFonts w:hint="eastAsia"/>
        </w:rPr>
        <w:t>系统每隔</w:t>
      </w:r>
      <w:r>
        <w:rPr>
          <w:rFonts w:hint="eastAsia"/>
        </w:rPr>
        <w:t>10</w:t>
      </w:r>
      <w:r>
        <w:rPr>
          <w:rFonts w:hint="eastAsia"/>
        </w:rPr>
        <w:t>分钟自动检查运行配置，如果检测到运行配置发生了改变，则发出此告警。</w:t>
      </w:r>
    </w:p>
    <w:p w:rsidR="00425A75" w:rsidRDefault="00425A75" w:rsidP="00016466">
      <w:pPr>
        <w:pStyle w:val="Command"/>
      </w:pPr>
      <w:r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425A75" w:rsidRPr="00B1156A" w:rsidTr="00016466">
        <w:tc>
          <w:tcPr>
            <w:tcW w:w="1217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</w:tcPr>
          <w:p w:rsidR="00425A75" w:rsidRPr="00887319" w:rsidRDefault="00425A75" w:rsidP="00016466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configuration</w:t>
            </w:r>
          </w:p>
        </w:tc>
      </w:tr>
      <w:tr w:rsidR="00425A75" w:rsidRPr="00B1156A" w:rsidTr="00016466">
        <w:tc>
          <w:tcPr>
            <w:tcW w:w="1217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425A75" w:rsidRPr="00887319" w:rsidRDefault="00425A75" w:rsidP="00016466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configuration</w:t>
            </w:r>
          </w:p>
        </w:tc>
      </w:tr>
    </w:tbl>
    <w:p w:rsidR="00425A75" w:rsidRDefault="00425A75" w:rsidP="00016466"/>
    <w:p w:rsidR="00425A75" w:rsidRDefault="00425A75" w:rsidP="00016466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25A75" w:rsidRPr="00B1156A" w:rsidTr="00016466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25A75" w:rsidRPr="00B1156A" w:rsidRDefault="00425A75" w:rsidP="00016466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25A75" w:rsidRPr="00B1156A" w:rsidRDefault="00425A75" w:rsidP="00016466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25A75" w:rsidRPr="00B1156A" w:rsidRDefault="00425A75" w:rsidP="00016466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25A75" w:rsidRPr="00B1156A" w:rsidTr="00016466">
        <w:trPr>
          <w:cantSplit/>
        </w:trPr>
        <w:tc>
          <w:tcPr>
            <w:tcW w:w="3500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1.3.6.1.4.1.25506.2.4.1.1.7.1.3 (hh3cCfgLogSrcCmd)</w:t>
            </w:r>
          </w:p>
        </w:tc>
        <w:tc>
          <w:tcPr>
            <w:tcW w:w="1984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snmp(2)</w:t>
            </w:r>
          </w:p>
        </w:tc>
      </w:tr>
      <w:tr w:rsidR="00425A75" w:rsidRPr="00B1156A" w:rsidTr="00016466">
        <w:trPr>
          <w:cantSplit/>
        </w:trPr>
        <w:tc>
          <w:tcPr>
            <w:tcW w:w="3500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1.3.6.1.4.1.25506.2.4.1.1.7.1.4 (hh3cCfgLogSrcData)</w:t>
            </w:r>
          </w:p>
        </w:tc>
        <w:tc>
          <w:tcPr>
            <w:tcW w:w="1984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425A75" w:rsidRPr="00B1156A" w:rsidRDefault="00425A75" w:rsidP="00016466">
            <w:pPr>
              <w:pStyle w:val="TableText"/>
            </w:pPr>
            <w:r>
              <w:rPr>
                <w:lang w:eastAsia="en-US"/>
              </w:rPr>
              <w:t>startupData(4)</w:t>
            </w:r>
          </w:p>
        </w:tc>
      </w:tr>
      <w:tr w:rsidR="00425A75" w:rsidRPr="00B1156A" w:rsidTr="00016466">
        <w:trPr>
          <w:cantSplit/>
        </w:trPr>
        <w:tc>
          <w:tcPr>
            <w:tcW w:w="3500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1.3.6.1.4.1.25506.2.4.1.1.7.1.5 (hh3cCfgLogDesData)</w:t>
            </w:r>
          </w:p>
        </w:tc>
        <w:tc>
          <w:tcPr>
            <w:tcW w:w="1984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runningData(2)</w:t>
            </w:r>
          </w:p>
        </w:tc>
      </w:tr>
    </w:tbl>
    <w:p w:rsidR="00425A75" w:rsidRDefault="00425A75" w:rsidP="00016466"/>
    <w:p w:rsidR="00425A75" w:rsidRDefault="00425A75" w:rsidP="00016466">
      <w:pPr>
        <w:pStyle w:val="Command"/>
      </w:pPr>
      <w:r>
        <w:t>【处理建议】</w:t>
      </w:r>
    </w:p>
    <w:p w:rsidR="00425A75" w:rsidRDefault="00425A75" w:rsidP="00016466">
      <w:r>
        <w:rPr>
          <w:rFonts w:hint="eastAsia"/>
        </w:rPr>
        <w:t>检查系统的运行配置，如果需要的话请保存当前配置。</w:t>
      </w:r>
    </w:p>
    <w:p w:rsidR="00425A75" w:rsidRDefault="00425A75" w:rsidP="00016466">
      <w:pPr>
        <w:pStyle w:val="3"/>
      </w:pPr>
      <w:bookmarkStart w:id="4" w:name="_Toc389576870"/>
      <w:bookmarkStart w:id="5" w:name="_Toc392747541"/>
      <w:r>
        <w:lastRenderedPageBreak/>
        <w:t>hh3cCfgOperateCompletion</w:t>
      </w:r>
      <w:bookmarkEnd w:id="4"/>
      <w:bookmarkEnd w:id="5"/>
    </w:p>
    <w:p w:rsidR="00425A75" w:rsidRDefault="00425A75" w:rsidP="00016466">
      <w:pPr>
        <w:pStyle w:val="Command"/>
      </w:pPr>
      <w:r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425A75" w:rsidRPr="00B1156A" w:rsidTr="00016466">
        <w:tc>
          <w:tcPr>
            <w:tcW w:w="1756" w:type="dxa"/>
          </w:tcPr>
          <w:p w:rsidR="00425A75" w:rsidRPr="00B1156A" w:rsidRDefault="00425A75" w:rsidP="00016466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</w:tcPr>
          <w:p w:rsidR="00425A75" w:rsidRPr="00B1156A" w:rsidRDefault="00425A75" w:rsidP="00016466">
            <w:pPr>
              <w:pStyle w:val="TableText"/>
            </w:pPr>
            <w:r>
              <w:t>1.3.6.1.4.1.25506.2.4.2.2</w:t>
            </w:r>
          </w:p>
        </w:tc>
      </w:tr>
      <w:tr w:rsidR="00425A75" w:rsidRPr="00B1156A" w:rsidTr="00016466">
        <w:tc>
          <w:tcPr>
            <w:tcW w:w="1756" w:type="dxa"/>
          </w:tcPr>
          <w:p w:rsidR="00425A75" w:rsidRPr="00B1156A" w:rsidRDefault="00425A75" w:rsidP="00016466">
            <w:pPr>
              <w:pStyle w:val="TableHeadingleft"/>
            </w:pPr>
            <w:r w:rsidRPr="00B1156A">
              <w:t>MIB</w:t>
            </w:r>
            <w:r w:rsidR="00016466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425A75" w:rsidRPr="00B1156A" w:rsidRDefault="00425A75" w:rsidP="00016466">
            <w:pPr>
              <w:pStyle w:val="TableText"/>
            </w:pPr>
            <w:r>
              <w:t>hh3c-config-man.mib</w:t>
            </w:r>
          </w:p>
        </w:tc>
      </w:tr>
      <w:tr w:rsidR="00425A75" w:rsidRPr="00B1156A" w:rsidTr="00016466">
        <w:tc>
          <w:tcPr>
            <w:tcW w:w="1756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425A75" w:rsidRPr="004A63E0" w:rsidRDefault="00425A75" w:rsidP="00016466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425A75" w:rsidRPr="00B1156A" w:rsidTr="00016466">
        <w:tc>
          <w:tcPr>
            <w:tcW w:w="1756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等级</w:t>
            </w:r>
          </w:p>
        </w:tc>
        <w:tc>
          <w:tcPr>
            <w:tcW w:w="6946" w:type="dxa"/>
          </w:tcPr>
          <w:p w:rsidR="00425A75" w:rsidRPr="00B1156A" w:rsidRDefault="00425A75" w:rsidP="00016466">
            <w:pPr>
              <w:pStyle w:val="TableText"/>
            </w:pPr>
            <w:r>
              <w:t>-</w:t>
            </w:r>
          </w:p>
        </w:tc>
      </w:tr>
      <w:tr w:rsidR="00425A75" w:rsidRPr="00B1156A" w:rsidTr="00016466">
        <w:tc>
          <w:tcPr>
            <w:tcW w:w="1756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425A75" w:rsidRPr="00B1156A" w:rsidRDefault="00425A75" w:rsidP="00016466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425A75" w:rsidRDefault="00425A75" w:rsidP="00016466"/>
    <w:p w:rsidR="00425A75" w:rsidRDefault="00425A75" w:rsidP="00016466">
      <w:pPr>
        <w:pStyle w:val="Command"/>
      </w:pPr>
      <w:r>
        <w:t>【描述】</w:t>
      </w:r>
    </w:p>
    <w:p w:rsidR="00425A75" w:rsidRDefault="00425A75" w:rsidP="00016466">
      <w:r>
        <w:rPr>
          <w:rFonts w:hint="eastAsia"/>
        </w:rPr>
        <w:t>网管系统执行配置相关操作完成后，可能会根据网管系统的需要发出此告警。</w:t>
      </w:r>
    </w:p>
    <w:p w:rsidR="00425A75" w:rsidRDefault="00425A75" w:rsidP="00016466">
      <w:r>
        <w:rPr>
          <w:rFonts w:hint="eastAsia"/>
        </w:rPr>
        <w:t>此告警携带的参数与执行的操作相关，建议通过网管系统的在线帮助系统了解具体的参数说明。</w:t>
      </w:r>
    </w:p>
    <w:p w:rsidR="00425A75" w:rsidRDefault="00425A75" w:rsidP="00016466">
      <w:pPr>
        <w:pStyle w:val="Command"/>
      </w:pPr>
      <w:r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425A75" w:rsidRPr="00B1156A" w:rsidTr="00016466">
        <w:tc>
          <w:tcPr>
            <w:tcW w:w="1217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</w:tcPr>
          <w:p w:rsidR="00425A75" w:rsidRPr="00887319" w:rsidRDefault="00425A75" w:rsidP="00016466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configuration</w:t>
            </w:r>
          </w:p>
          <w:p w:rsidR="00425A75" w:rsidRPr="003B001D" w:rsidRDefault="00425A75" w:rsidP="00016466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hh3cCfgOperateEndNotificationSwitch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425A75" w:rsidRPr="00B1156A" w:rsidTr="00016466">
        <w:tc>
          <w:tcPr>
            <w:tcW w:w="1217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425A75" w:rsidRPr="00887319" w:rsidRDefault="00425A75" w:rsidP="00016466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configuration</w:t>
            </w:r>
          </w:p>
          <w:p w:rsidR="00425A75" w:rsidRPr="00B1156A" w:rsidRDefault="00425A75" w:rsidP="00016466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hh3cCfgOperateEndNotificationSwitch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425A75" w:rsidRDefault="00425A75" w:rsidP="00016466"/>
    <w:p w:rsidR="00425A75" w:rsidRDefault="00425A75" w:rsidP="00016466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490"/>
        <w:gridCol w:w="2180"/>
        <w:gridCol w:w="3298"/>
      </w:tblGrid>
      <w:tr w:rsidR="00425A75" w:rsidRPr="00B1156A" w:rsidTr="00016466">
        <w:trPr>
          <w:cnfStyle w:val="100000000000"/>
          <w:cantSplit/>
          <w:tblHeader/>
        </w:trPr>
        <w:tc>
          <w:tcPr>
            <w:tcW w:w="33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25A75" w:rsidRPr="00B1156A" w:rsidRDefault="00425A75" w:rsidP="00016466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1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25A75" w:rsidRPr="00B1156A" w:rsidRDefault="00425A75" w:rsidP="00016466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25A75" w:rsidRPr="00B1156A" w:rsidRDefault="00425A75" w:rsidP="00016466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25A75" w:rsidRPr="00B1156A" w:rsidTr="00016466">
        <w:trPr>
          <w:cantSplit/>
        </w:trPr>
        <w:tc>
          <w:tcPr>
            <w:tcW w:w="3387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1.3.6.1.4.1.25506.2.4.1.2.4.1.2 (hh3cCfgOperateType)</w:t>
            </w:r>
          </w:p>
        </w:tc>
        <w:tc>
          <w:tcPr>
            <w:tcW w:w="2115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ConfigOperationType</w:t>
            </w:r>
          </w:p>
        </w:tc>
        <w:tc>
          <w:tcPr>
            <w:tcW w:w="3200" w:type="dxa"/>
          </w:tcPr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running2Startup(1)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startup2Running(2)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running2Net(3)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net2Running(4)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net2Startup(5)</w:t>
            </w:r>
          </w:p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startup2Net(6)</w:t>
            </w:r>
          </w:p>
        </w:tc>
      </w:tr>
      <w:tr w:rsidR="00425A75" w:rsidRPr="00B1156A" w:rsidTr="00016466">
        <w:trPr>
          <w:cantSplit/>
        </w:trPr>
        <w:tc>
          <w:tcPr>
            <w:tcW w:w="3387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1.3.6.1.4.1.25506.2.4.1.2.5.1.5 (hh3cCfgOperateTime)</w:t>
            </w:r>
          </w:p>
        </w:tc>
        <w:tc>
          <w:tcPr>
            <w:tcW w:w="2115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TimeTicks</w:t>
            </w:r>
          </w:p>
        </w:tc>
        <w:tc>
          <w:tcPr>
            <w:tcW w:w="3200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  <w:tr w:rsidR="00425A75" w:rsidRPr="00B1156A" w:rsidTr="00016466">
        <w:trPr>
          <w:cantSplit/>
        </w:trPr>
        <w:tc>
          <w:tcPr>
            <w:tcW w:w="3387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1.3.6.1.4.1.25506.2.4.1.2.5.1.4 (hh3cCfgOperateState)</w:t>
            </w:r>
          </w:p>
        </w:tc>
        <w:tc>
          <w:tcPr>
            <w:tcW w:w="2115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200" w:type="dxa"/>
          </w:tcPr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opInProgress(1)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opSuccess(2)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opInvalidOperation(3)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opInvalidProtocol(4)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opInvalidSourceName(5)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opInvalidDestName(6)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opInvalidServerAddress(7)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opDeviceBusy(8)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opDeviceOpenError(9)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opDeviceError(10)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opDeviceNotProgrammable(11)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opDeviceFull(12)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opFileOpenError(13)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opFileTransferError(14)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opFileChecksumError(15)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opNoMemory(16)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opAuthFail(17)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opTimeOut(18)</w:t>
            </w:r>
          </w:p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opUnknownFailure(19</w:t>
            </w:r>
            <w:r>
              <w:rPr>
                <w:rFonts w:hint="eastAsia"/>
              </w:rPr>
              <w:t>)</w:t>
            </w:r>
          </w:p>
          <w:p w:rsidR="00425A75" w:rsidRDefault="00425A75" w:rsidP="00016466">
            <w:pPr>
              <w:pStyle w:val="TableText"/>
            </w:pPr>
            <w:r>
              <w:t>opInvalidConfigFile(20)</w:t>
            </w:r>
          </w:p>
          <w:p w:rsidR="00425A75" w:rsidRDefault="00425A75" w:rsidP="00016466">
            <w:pPr>
              <w:pStyle w:val="TableText"/>
            </w:pPr>
            <w:r>
              <w:t>opSlaveFull(21)</w:t>
            </w:r>
          </w:p>
          <w:p w:rsidR="00425A75" w:rsidRPr="00B1156A" w:rsidRDefault="00425A75" w:rsidP="00016466">
            <w:pPr>
              <w:pStyle w:val="TableText"/>
            </w:pPr>
            <w:r w:rsidRPr="002D4A18">
              <w:t>opCopyToSlaveFailure(22)</w:t>
            </w:r>
          </w:p>
        </w:tc>
      </w:tr>
      <w:tr w:rsidR="00425A75" w:rsidRPr="00B1156A" w:rsidTr="00016466">
        <w:trPr>
          <w:cantSplit/>
        </w:trPr>
        <w:tc>
          <w:tcPr>
            <w:tcW w:w="3387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1.3.6.1.4.1.25506.2.4.1.2.5.1.6 (hh3cCfgOperateEndTime)</w:t>
            </w:r>
          </w:p>
        </w:tc>
        <w:tc>
          <w:tcPr>
            <w:tcW w:w="2115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TimeTicks</w:t>
            </w:r>
          </w:p>
        </w:tc>
        <w:tc>
          <w:tcPr>
            <w:tcW w:w="3200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  <w:tr w:rsidR="00425A75" w:rsidRPr="00B1156A" w:rsidTr="00016466">
        <w:trPr>
          <w:cantSplit/>
        </w:trPr>
        <w:tc>
          <w:tcPr>
            <w:tcW w:w="3387" w:type="dxa"/>
          </w:tcPr>
          <w:p w:rsidR="00425A75" w:rsidRDefault="00425A75" w:rsidP="00016466">
            <w:pPr>
              <w:pStyle w:val="TableText"/>
            </w:pPr>
            <w:r w:rsidRPr="002D4A18">
              <w:rPr>
                <w:lang w:eastAsia="en-US"/>
              </w:rPr>
              <w:t>1.3.6.1.4.1.25506.2.4.1.2.5.1.7</w:t>
            </w:r>
            <w:r>
              <w:rPr>
                <w:rFonts w:hint="eastAsia"/>
              </w:rPr>
              <w:t xml:space="preserve"> (</w:t>
            </w:r>
            <w:r w:rsidRPr="002D4A18">
              <w:rPr>
                <w:lang w:eastAsia="en-US"/>
              </w:rPr>
              <w:t>hh3cCfgOperFailReason</w:t>
            </w:r>
            <w:r>
              <w:rPr>
                <w:rFonts w:hint="eastAsia"/>
              </w:rPr>
              <w:t>)</w:t>
            </w:r>
          </w:p>
        </w:tc>
        <w:tc>
          <w:tcPr>
            <w:tcW w:w="2115" w:type="dxa"/>
          </w:tcPr>
          <w:p w:rsidR="00425A75" w:rsidRDefault="00425A75" w:rsidP="00016466">
            <w:pPr>
              <w:pStyle w:val="TableText"/>
            </w:pPr>
            <w:r w:rsidRPr="00744C8E">
              <w:t>DisplayString</w:t>
            </w:r>
          </w:p>
        </w:tc>
        <w:tc>
          <w:tcPr>
            <w:tcW w:w="3200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OCTET STRING (</w:t>
            </w:r>
            <w:r>
              <w:rPr>
                <w:lang w:eastAsia="en-US"/>
              </w:rPr>
              <w:t>SIZE</w:t>
            </w:r>
            <w:r>
              <w:rPr>
                <w:rFonts w:hint="eastAsia"/>
              </w:rPr>
              <w:t xml:space="preserve"> </w:t>
            </w:r>
            <w:r>
              <w:rPr>
                <w:lang w:eastAsia="en-US"/>
              </w:rPr>
              <w:t>(0..</w:t>
            </w:r>
            <w:r>
              <w:rPr>
                <w:rFonts w:hint="eastAsia"/>
              </w:rPr>
              <w:t>255</w:t>
            </w:r>
            <w:r>
              <w:rPr>
                <w:lang w:eastAsia="en-US"/>
              </w:rPr>
              <w:t>)</w:t>
            </w:r>
            <w:r>
              <w:rPr>
                <w:rFonts w:hint="eastAsia"/>
              </w:rPr>
              <w:t>)</w:t>
            </w:r>
          </w:p>
        </w:tc>
      </w:tr>
    </w:tbl>
    <w:p w:rsidR="00425A75" w:rsidRDefault="00425A75" w:rsidP="00016466"/>
    <w:p w:rsidR="00425A75" w:rsidRDefault="00425A75" w:rsidP="00016466">
      <w:pPr>
        <w:pStyle w:val="Command"/>
      </w:pPr>
      <w:r>
        <w:t>【处理建议】</w:t>
      </w:r>
    </w:p>
    <w:p w:rsidR="00425A75" w:rsidRDefault="00CF240B" w:rsidP="00016466">
      <w:bookmarkStart w:id="6" w:name="_Toc389576871"/>
      <w:r>
        <w:rPr>
          <w:rFonts w:hint="eastAsia"/>
        </w:rPr>
        <w:t>无需处理</w:t>
      </w:r>
      <w:r w:rsidR="00425A75">
        <w:rPr>
          <w:rFonts w:hint="eastAsia"/>
        </w:rPr>
        <w:t>。</w:t>
      </w:r>
    </w:p>
    <w:p w:rsidR="00425A75" w:rsidRDefault="00425A75" w:rsidP="00016466">
      <w:pPr>
        <w:pStyle w:val="3"/>
      </w:pPr>
      <w:bookmarkStart w:id="7" w:name="_Toc392747542"/>
      <w:r>
        <w:t>hh3cCfgInvalidConfigFile</w:t>
      </w:r>
      <w:bookmarkEnd w:id="6"/>
      <w:bookmarkEnd w:id="7"/>
    </w:p>
    <w:p w:rsidR="00425A75" w:rsidRDefault="00425A75" w:rsidP="00016466">
      <w:pPr>
        <w:pStyle w:val="Command"/>
      </w:pPr>
      <w:r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425A75" w:rsidRPr="00B1156A" w:rsidTr="00016466">
        <w:tc>
          <w:tcPr>
            <w:tcW w:w="1756" w:type="dxa"/>
          </w:tcPr>
          <w:p w:rsidR="00425A75" w:rsidRPr="00B1156A" w:rsidRDefault="00425A75" w:rsidP="00016466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</w:tcPr>
          <w:p w:rsidR="00425A75" w:rsidRPr="00B1156A" w:rsidRDefault="00425A75" w:rsidP="00016466">
            <w:pPr>
              <w:pStyle w:val="TableText"/>
            </w:pPr>
            <w:r>
              <w:t>1.3.6.1.4.1.25506.2.4.2.3</w:t>
            </w:r>
          </w:p>
        </w:tc>
      </w:tr>
      <w:tr w:rsidR="00425A75" w:rsidRPr="00B1156A" w:rsidTr="00016466">
        <w:tc>
          <w:tcPr>
            <w:tcW w:w="1756" w:type="dxa"/>
          </w:tcPr>
          <w:p w:rsidR="00425A75" w:rsidRPr="00B1156A" w:rsidRDefault="00425A75" w:rsidP="00016466">
            <w:pPr>
              <w:pStyle w:val="TableHeadingleft"/>
            </w:pPr>
            <w:r w:rsidRPr="00B1156A">
              <w:t>MIB</w:t>
            </w:r>
            <w:r w:rsidR="00016466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425A75" w:rsidRPr="00B1156A" w:rsidRDefault="00425A75" w:rsidP="00016466">
            <w:pPr>
              <w:pStyle w:val="TableText"/>
            </w:pPr>
            <w:r>
              <w:t>hh3c-config-man.mib</w:t>
            </w:r>
          </w:p>
        </w:tc>
      </w:tr>
      <w:tr w:rsidR="00425A75" w:rsidRPr="00B1156A" w:rsidTr="00016466">
        <w:tc>
          <w:tcPr>
            <w:tcW w:w="1756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425A75" w:rsidRPr="004A63E0" w:rsidRDefault="00425A75" w:rsidP="00016466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425A75" w:rsidRPr="00B1156A" w:rsidTr="00016466">
        <w:tc>
          <w:tcPr>
            <w:tcW w:w="1756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等级</w:t>
            </w:r>
          </w:p>
        </w:tc>
        <w:tc>
          <w:tcPr>
            <w:tcW w:w="6946" w:type="dxa"/>
          </w:tcPr>
          <w:p w:rsidR="00425A75" w:rsidRPr="00B1156A" w:rsidRDefault="00425A75" w:rsidP="00016466">
            <w:pPr>
              <w:pStyle w:val="TableText"/>
            </w:pPr>
            <w:r>
              <w:t>-</w:t>
            </w:r>
          </w:p>
        </w:tc>
      </w:tr>
      <w:tr w:rsidR="00425A75" w:rsidRPr="00B1156A" w:rsidTr="00016466">
        <w:tc>
          <w:tcPr>
            <w:tcW w:w="1756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425A75" w:rsidRPr="00B1156A" w:rsidRDefault="00425A75" w:rsidP="00016466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425A75" w:rsidRDefault="00425A75" w:rsidP="00016466"/>
    <w:p w:rsidR="00425A75" w:rsidRDefault="00425A75" w:rsidP="00016466">
      <w:pPr>
        <w:pStyle w:val="Command"/>
      </w:pPr>
      <w:r>
        <w:t>【描述】</w:t>
      </w:r>
    </w:p>
    <w:p w:rsidR="00425A75" w:rsidRDefault="00425A75" w:rsidP="00016466">
      <w:r>
        <w:rPr>
          <w:rFonts w:hint="eastAsia"/>
        </w:rPr>
        <w:t>网管系统执行配置恢复操作时，如果被执行的配置文件非法则发出此告警。</w:t>
      </w:r>
    </w:p>
    <w:p w:rsidR="00425A75" w:rsidRDefault="00425A75" w:rsidP="00016466">
      <w:pPr>
        <w:pStyle w:val="Command"/>
      </w:pPr>
      <w:r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425A75" w:rsidRPr="00B1156A" w:rsidTr="00016466">
        <w:tc>
          <w:tcPr>
            <w:tcW w:w="1217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</w:tcPr>
          <w:p w:rsidR="00425A75" w:rsidRPr="00887319" w:rsidRDefault="00425A75" w:rsidP="00016466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configuration</w:t>
            </w:r>
          </w:p>
        </w:tc>
      </w:tr>
      <w:tr w:rsidR="00425A75" w:rsidRPr="00B1156A" w:rsidTr="00016466">
        <w:tc>
          <w:tcPr>
            <w:tcW w:w="1217" w:type="dxa"/>
          </w:tcPr>
          <w:p w:rsidR="00425A75" w:rsidRPr="00B1156A" w:rsidRDefault="00016466" w:rsidP="00016466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425A75" w:rsidRPr="00887319" w:rsidRDefault="00425A75" w:rsidP="00016466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configuration</w:t>
            </w:r>
          </w:p>
        </w:tc>
      </w:tr>
    </w:tbl>
    <w:p w:rsidR="00425A75" w:rsidRDefault="00425A75" w:rsidP="00016466"/>
    <w:p w:rsidR="00425A75" w:rsidRDefault="00425A75" w:rsidP="00016466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25A75" w:rsidRPr="00B1156A" w:rsidTr="00016466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25A75" w:rsidRPr="00B1156A" w:rsidRDefault="00425A75" w:rsidP="00016466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25A75" w:rsidRPr="00B1156A" w:rsidRDefault="00425A75" w:rsidP="00016466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25A75" w:rsidRPr="00B1156A" w:rsidRDefault="00425A75" w:rsidP="00016466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25A75" w:rsidRPr="00B1156A" w:rsidTr="00016466">
        <w:trPr>
          <w:cantSplit/>
        </w:trPr>
        <w:tc>
          <w:tcPr>
            <w:tcW w:w="3500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1.3.6.1.4.1.25506.2.4.1.2.4.1.2 (hh3cCfgOperateType)</w:t>
            </w:r>
          </w:p>
        </w:tc>
        <w:tc>
          <w:tcPr>
            <w:tcW w:w="1984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ConfigOperationType</w:t>
            </w:r>
          </w:p>
        </w:tc>
        <w:tc>
          <w:tcPr>
            <w:tcW w:w="3218" w:type="dxa"/>
          </w:tcPr>
          <w:p w:rsidR="00425A75" w:rsidRDefault="00425A75" w:rsidP="00016466">
            <w:pPr>
              <w:pStyle w:val="TableText"/>
            </w:pPr>
            <w:r>
              <w:rPr>
                <w:lang w:eastAsia="en-US"/>
              </w:rPr>
              <w:t>net2Running(4)</w:t>
            </w:r>
          </w:p>
          <w:p w:rsidR="00425A75" w:rsidRPr="00B1156A" w:rsidRDefault="00425A75" w:rsidP="00016466">
            <w:pPr>
              <w:pStyle w:val="TableText"/>
            </w:pPr>
            <w:r>
              <w:rPr>
                <w:lang w:eastAsia="en-US"/>
              </w:rPr>
              <w:t>net2Startup(5)</w:t>
            </w:r>
          </w:p>
        </w:tc>
      </w:tr>
      <w:tr w:rsidR="00425A75" w:rsidRPr="00B1156A" w:rsidTr="00016466">
        <w:trPr>
          <w:cantSplit/>
        </w:trPr>
        <w:tc>
          <w:tcPr>
            <w:tcW w:w="3500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1.3.6.1.4.1.25506.2.4.1.2.4.1.4 (hh3cCfgOperateFileName)</w:t>
            </w:r>
          </w:p>
        </w:tc>
        <w:tc>
          <w:tcPr>
            <w:tcW w:w="1984" w:type="dxa"/>
          </w:tcPr>
          <w:p w:rsidR="00425A75" w:rsidRPr="00B1156A" w:rsidRDefault="00425A75" w:rsidP="00016466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218" w:type="dxa"/>
          </w:tcPr>
          <w:p w:rsidR="00425A75" w:rsidRPr="00B1156A" w:rsidRDefault="00425A75" w:rsidP="00016466">
            <w:pPr>
              <w:pStyle w:val="TableText"/>
            </w:pPr>
            <w:r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</w:t>
            </w:r>
            <w:r>
              <w:rPr>
                <w:lang w:eastAsia="en-US"/>
              </w:rPr>
              <w:t>1..128)</w:t>
            </w:r>
            <w:r>
              <w:rPr>
                <w:rFonts w:hint="eastAsia"/>
              </w:rPr>
              <w:t>)</w:t>
            </w:r>
          </w:p>
        </w:tc>
      </w:tr>
    </w:tbl>
    <w:p w:rsidR="00425A75" w:rsidRDefault="00425A75" w:rsidP="00016466"/>
    <w:p w:rsidR="00425A75" w:rsidRDefault="00425A75" w:rsidP="00016466">
      <w:pPr>
        <w:pStyle w:val="Command"/>
      </w:pPr>
      <w:r>
        <w:t>【处理建议】</w:t>
      </w:r>
    </w:p>
    <w:p w:rsidR="00425A75" w:rsidRDefault="00425A75" w:rsidP="00016466">
      <w:r>
        <w:rPr>
          <w:rFonts w:hint="eastAsia"/>
        </w:rPr>
        <w:t>请检查执行的配置文件，确保所使用配置文件的正确性。</w:t>
      </w:r>
    </w:p>
    <w:p w:rsidR="00887319" w:rsidRPr="0044780D" w:rsidRDefault="00887319" w:rsidP="00016466"/>
    <w:sectPr w:rsidR="00887319" w:rsidRPr="0044780D" w:rsidSect="00016466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2F1" w:rsidRDefault="00CA72F1">
      <w:r>
        <w:separator/>
      </w:r>
    </w:p>
  </w:endnote>
  <w:endnote w:type="continuationSeparator" w:id="0">
    <w:p w:rsidR="00CA72F1" w:rsidRDefault="00CA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470B1D" w:rsidP="00020766">
        <w:pPr>
          <w:pStyle w:val="a5"/>
        </w:pPr>
        <w:r w:rsidRPr="00470B1D">
          <w:fldChar w:fldCharType="begin"/>
        </w:r>
        <w:r w:rsidR="00F86011">
          <w:instrText>PAGE   \* MERGEFORMAT</w:instrText>
        </w:r>
        <w:r w:rsidRPr="00470B1D">
          <w:fldChar w:fldCharType="separate"/>
        </w:r>
        <w:r w:rsidR="008E68F7" w:rsidRPr="008E68F7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2F1" w:rsidRDefault="00CA72F1">
      <w:r>
        <w:separator/>
      </w:r>
    </w:p>
  </w:footnote>
  <w:footnote w:type="continuationSeparator" w:id="0">
    <w:p w:rsidR="00CA72F1" w:rsidRDefault="00CA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317"/>
  <w:displayHorizontalDrawingGridEvery w:val="0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466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2606E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25A75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0B1D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56C92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68F7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A72F1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240B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16466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016466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016466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016466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016466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016466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016466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016466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016466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016466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016466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016466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016466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016466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016466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016466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016466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016466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016466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016466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016466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016466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016466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016466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016466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016466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016466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016466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016466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016466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016466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016466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016466"/>
    <w:pPr>
      <w:ind w:left="1260"/>
    </w:pPr>
  </w:style>
  <w:style w:type="paragraph" w:styleId="50">
    <w:name w:val="toc 5"/>
    <w:basedOn w:val="a0"/>
    <w:next w:val="a0"/>
    <w:autoRedefine/>
    <w:rsid w:val="00016466"/>
    <w:pPr>
      <w:ind w:left="1680"/>
    </w:pPr>
  </w:style>
  <w:style w:type="paragraph" w:styleId="60">
    <w:name w:val="toc 6"/>
    <w:basedOn w:val="a0"/>
    <w:next w:val="a0"/>
    <w:autoRedefine/>
    <w:rsid w:val="00016466"/>
    <w:pPr>
      <w:ind w:left="2100"/>
    </w:pPr>
  </w:style>
  <w:style w:type="paragraph" w:styleId="70">
    <w:name w:val="toc 7"/>
    <w:basedOn w:val="a0"/>
    <w:next w:val="a0"/>
    <w:autoRedefine/>
    <w:rsid w:val="00016466"/>
    <w:pPr>
      <w:ind w:left="2520"/>
    </w:pPr>
  </w:style>
  <w:style w:type="paragraph" w:styleId="80">
    <w:name w:val="toc 8"/>
    <w:basedOn w:val="a0"/>
    <w:next w:val="a0"/>
    <w:autoRedefine/>
    <w:rsid w:val="00016466"/>
    <w:pPr>
      <w:ind w:left="2940"/>
    </w:pPr>
  </w:style>
  <w:style w:type="paragraph" w:styleId="90">
    <w:name w:val="toc 9"/>
    <w:basedOn w:val="a0"/>
    <w:next w:val="a0"/>
    <w:autoRedefine/>
    <w:rsid w:val="00016466"/>
    <w:pPr>
      <w:ind w:left="3360"/>
    </w:pPr>
  </w:style>
  <w:style w:type="paragraph" w:styleId="a8">
    <w:name w:val="Document Map"/>
    <w:basedOn w:val="a0"/>
    <w:semiHidden/>
    <w:rsid w:val="00016466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016466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016466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016466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016466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016466"/>
    <w:rPr>
      <w:color w:val="0000FF"/>
      <w:u w:val="single"/>
    </w:rPr>
  </w:style>
  <w:style w:type="character" w:styleId="aa">
    <w:name w:val="annotation reference"/>
    <w:basedOn w:val="a1"/>
    <w:semiHidden/>
    <w:rsid w:val="00016466"/>
    <w:rPr>
      <w:sz w:val="21"/>
      <w:szCs w:val="21"/>
    </w:rPr>
  </w:style>
  <w:style w:type="paragraph" w:styleId="ab">
    <w:name w:val="annotation text"/>
    <w:basedOn w:val="a0"/>
    <w:link w:val="Char0"/>
    <w:semiHidden/>
    <w:rsid w:val="00016466"/>
    <w:pPr>
      <w:jc w:val="left"/>
    </w:pPr>
  </w:style>
  <w:style w:type="paragraph" w:styleId="ac">
    <w:name w:val="annotation subject"/>
    <w:basedOn w:val="ab"/>
    <w:next w:val="ab"/>
    <w:semiHidden/>
    <w:rsid w:val="00016466"/>
    <w:rPr>
      <w:b/>
      <w:bCs/>
    </w:rPr>
  </w:style>
  <w:style w:type="paragraph" w:styleId="ad">
    <w:name w:val="Balloon Text"/>
    <w:basedOn w:val="a0"/>
    <w:semiHidden/>
    <w:rsid w:val="00016466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016466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016466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016466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016466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016466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016466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016466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016466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016466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016466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016466"/>
    <w:pPr>
      <w:numPr>
        <w:ilvl w:val="1"/>
      </w:numPr>
    </w:pPr>
  </w:style>
  <w:style w:type="paragraph" w:customStyle="1" w:styleId="ItemIndent1">
    <w:name w:val="Item Indent_1"/>
    <w:basedOn w:val="a0"/>
    <w:qFormat/>
    <w:rsid w:val="00016466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016466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016466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016466"/>
    <w:pPr>
      <w:numPr>
        <w:ilvl w:val="2"/>
      </w:numPr>
    </w:pPr>
  </w:style>
  <w:style w:type="paragraph" w:customStyle="1" w:styleId="ItemIndent3">
    <w:name w:val="Item Indent_3"/>
    <w:basedOn w:val="a0"/>
    <w:rsid w:val="00016466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016466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016466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016466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016466"/>
    <w:rPr>
      <w:rFonts w:eastAsia="楷体_GB2312"/>
      <w:sz w:val="21"/>
    </w:rPr>
  </w:style>
  <w:style w:type="table" w:customStyle="1" w:styleId="FigureTable">
    <w:name w:val="Figure Table"/>
    <w:basedOn w:val="a7"/>
    <w:rsid w:val="00016466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016466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016466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016466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016466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016466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016466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016466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016466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016466"/>
    <w:pPr>
      <w:ind w:left="1134"/>
    </w:pPr>
  </w:style>
  <w:style w:type="paragraph" w:customStyle="1" w:styleId="TerminalDisplayIndent2">
    <w:name w:val="Terminal Display Indent_2"/>
    <w:basedOn w:val="TerminalDisplay"/>
    <w:rsid w:val="00016466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016466"/>
    <w:rPr>
      <w:rFonts w:ascii="Futura Hv" w:hAnsi="Futura Hv"/>
    </w:rPr>
  </w:style>
  <w:style w:type="paragraph" w:customStyle="1" w:styleId="Spacer">
    <w:name w:val="Spacer"/>
    <w:next w:val="a0"/>
    <w:link w:val="SpacerChar"/>
    <w:rsid w:val="00016466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016466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016466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016466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016466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016466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016466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016466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016466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016466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016466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016466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016466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016466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016466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016466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016466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016466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016466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016466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016466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016466"/>
    <w:pPr>
      <w:numPr>
        <w:numId w:val="42"/>
      </w:numPr>
    </w:pPr>
  </w:style>
  <w:style w:type="numbering" w:styleId="111111">
    <w:name w:val="Outline List 1"/>
    <w:basedOn w:val="a3"/>
    <w:rsid w:val="00016466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016466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016466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016466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016466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016466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016466"/>
    <w:pPr>
      <w:widowControl w:val="0"/>
      <w:jc w:val="left"/>
    </w:pPr>
  </w:style>
  <w:style w:type="table" w:styleId="31">
    <w:name w:val="Table Colorful 3"/>
    <w:basedOn w:val="a2"/>
    <w:rsid w:val="00016466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016466"/>
    <w:pPr>
      <w:ind w:left="840" w:hanging="420"/>
    </w:pPr>
  </w:style>
  <w:style w:type="character" w:styleId="afd">
    <w:name w:val="Strong"/>
    <w:basedOn w:val="a1"/>
    <w:uiPriority w:val="22"/>
    <w:qFormat/>
    <w:rsid w:val="00016466"/>
    <w:rPr>
      <w:b/>
      <w:bCs/>
    </w:rPr>
  </w:style>
  <w:style w:type="paragraph" w:styleId="afe">
    <w:name w:val="Normal (Web)"/>
    <w:basedOn w:val="a0"/>
    <w:uiPriority w:val="99"/>
    <w:unhideWhenUsed/>
    <w:rsid w:val="00016466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kf3840\Desktop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DCF64-A45D-4822-BF64-2D5EF6A42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55</TotalTime>
  <Pages>3</Pages>
  <Words>561</Words>
  <Characters>2296</Characters>
  <Application>Microsoft Office Word</Application>
  <DocSecurity>0</DocSecurity>
  <Lines>156</Lines>
  <Paragraphs>137</Paragraphs>
  <ScaleCrop>false</ScaleCrop>
  <Company/>
  <LinksUpToDate>false</LinksUpToDate>
  <CharactersWithSpaces>2349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20</cp:revision>
  <cp:lastPrinted>2010-05-04T10:01:00Z</cp:lastPrinted>
  <dcterms:created xsi:type="dcterms:W3CDTF">2014-07-09T08:19:00Z</dcterms:created>
  <dcterms:modified xsi:type="dcterms:W3CDTF">2014-07-31T10:34:00Z</dcterms:modified>
</cp:coreProperties>
</file>